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844" w:rsidRDefault="008A4844" w:rsidP="008A484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Michael STONARD</w:t>
      </w:r>
      <w:r>
        <w:t xml:space="preserve">   </w:t>
      </w:r>
      <w:proofErr w:type="gramStart"/>
      <w:r>
        <w:t xml:space="preserve">   (</w:t>
      </w:r>
      <w:proofErr w:type="gramEnd"/>
      <w:r>
        <w:t>fl.1473)</w:t>
      </w:r>
    </w:p>
    <w:p w:rsidR="008A4844" w:rsidRDefault="008A4844" w:rsidP="008A484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Rainham, Kent.</w:t>
      </w:r>
    </w:p>
    <w:p w:rsidR="008A4844" w:rsidRDefault="008A4844" w:rsidP="008A484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A4844" w:rsidRDefault="008A4844" w:rsidP="008A484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A4844" w:rsidRDefault="008A4844" w:rsidP="008A484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1473</w:t>
      </w:r>
      <w:r>
        <w:tab/>
        <w:t>He made his Will.  (Plomer p.454)</w:t>
      </w:r>
    </w:p>
    <w:p w:rsidR="008A4844" w:rsidRDefault="008A4844" w:rsidP="008A484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A4844" w:rsidRDefault="008A4844" w:rsidP="008A484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A4844" w:rsidRDefault="008A4844" w:rsidP="008A484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5 June 2017</w:t>
      </w:r>
    </w:p>
    <w:p w:rsidR="006B2F86" w:rsidRPr="00E71FC3" w:rsidRDefault="008A484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844" w:rsidRDefault="008A4844" w:rsidP="00E71FC3">
      <w:pPr>
        <w:spacing w:after="0" w:line="240" w:lineRule="auto"/>
      </w:pPr>
      <w:r>
        <w:separator/>
      </w:r>
    </w:p>
  </w:endnote>
  <w:endnote w:type="continuationSeparator" w:id="0">
    <w:p w:rsidR="008A4844" w:rsidRDefault="008A484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844" w:rsidRDefault="008A4844" w:rsidP="00E71FC3">
      <w:pPr>
        <w:spacing w:after="0" w:line="240" w:lineRule="auto"/>
      </w:pPr>
      <w:r>
        <w:separator/>
      </w:r>
    </w:p>
  </w:footnote>
  <w:footnote w:type="continuationSeparator" w:id="0">
    <w:p w:rsidR="008A4844" w:rsidRDefault="008A484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844"/>
    <w:rsid w:val="001A7C09"/>
    <w:rsid w:val="00577BD5"/>
    <w:rsid w:val="00656CBA"/>
    <w:rsid w:val="006A1F77"/>
    <w:rsid w:val="00733BE7"/>
    <w:rsid w:val="008A484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EC68EE-3ED5-44A0-AA9D-B2365C9B2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2017-06-09T20:46:00Z</dcterms:created>
  <dcterms:modified xsi:type="dcterms:W3CDTF">2017-06-09T20:47:00Z</dcterms:modified>
</cp:coreProperties>
</file>